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D63F15" w:rsidRPr="00EC0C5E" w:rsidTr="00B337EF">
        <w:tc>
          <w:tcPr>
            <w:tcW w:w="9747" w:type="dxa"/>
          </w:tcPr>
          <w:p w:rsidR="00D63F15" w:rsidRPr="00EC0C5E" w:rsidRDefault="00D63F15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63F15" w:rsidRPr="00EC0C5E" w:rsidRDefault="00D63F15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63F15" w:rsidRPr="00EC0C5E" w:rsidRDefault="00D63F1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D63F15" w:rsidRPr="00EC0C5E" w:rsidRDefault="00D63F1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D63F15" w:rsidRDefault="00D63F1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EC0C5E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D63F15" w:rsidRPr="00EC0C5E" w:rsidRDefault="00D63F1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D63F15" w:rsidRPr="00367134" w:rsidRDefault="00D63F15" w:rsidP="0087046B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7134">
              <w:rPr>
                <w:rFonts w:ascii="Times New Roman" w:hAnsi="Times New Roman"/>
                <w:sz w:val="28"/>
                <w:szCs w:val="28"/>
              </w:rPr>
              <w:t>от 05.05.2025 №  35</w:t>
            </w:r>
          </w:p>
          <w:p w:rsidR="00D63F15" w:rsidRPr="00EC0C5E" w:rsidRDefault="00D63F15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D63F15" w:rsidRPr="00EC0C5E" w:rsidRDefault="00D63F15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D63F15" w:rsidRPr="00EC0C5E" w:rsidRDefault="00D63F15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D63F15" w:rsidRPr="00EC0C5E" w:rsidRDefault="00D63F15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D63F15" w:rsidRPr="00EC0C5E" w:rsidRDefault="00D63F15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D63F15" w:rsidRPr="00EC0C5E" w:rsidRDefault="00D63F15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D63F15" w:rsidRDefault="00D63F15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3F15" w:rsidRPr="002C2593" w:rsidRDefault="00D63F1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63F15" w:rsidRPr="0088300D" w:rsidRDefault="00D63F1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D63F15" w:rsidRPr="0088300D" w:rsidRDefault="00D63F1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поселения Щербиновского района</w:t>
      </w:r>
    </w:p>
    <w:p w:rsidR="00D63F15" w:rsidRPr="0088300D" w:rsidRDefault="00D63F1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D63F15" w:rsidRPr="0088300D" w:rsidRDefault="00D63F1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D63F15" w:rsidRPr="00823FD6" w:rsidRDefault="00D63F1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D63F15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15153624,75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6668121,92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Глафировскогосельского поселения Щербиновского района</w:t>
            </w:r>
          </w:p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15153624,75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6668121,92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63F15" w:rsidRPr="00EC0C5E" w:rsidRDefault="00D63F15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C71463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  <w:r w:rsidRPr="00C71463">
              <w:rPr>
                <w:rFonts w:ascii="Times New Roman" w:hAnsi="Times New Roman"/>
                <w:sz w:val="20"/>
                <w:szCs w:val="20"/>
              </w:rPr>
              <w:t>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C71463" w:rsidRDefault="00D63F15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</w:t>
            </w:r>
            <w:r w:rsidRPr="00C71463">
              <w:rPr>
                <w:rFonts w:ascii="Times New Roman" w:hAnsi="Times New Roman"/>
                <w:sz w:val="20"/>
                <w:szCs w:val="24"/>
              </w:rPr>
              <w:t>5082,49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C71463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  <w:r w:rsidRPr="00C71463">
              <w:rPr>
                <w:rFonts w:ascii="Times New Roman" w:hAnsi="Times New Roman"/>
                <w:sz w:val="20"/>
                <w:szCs w:val="20"/>
              </w:rPr>
              <w:t>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C71463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</w:t>
            </w:r>
            <w:r w:rsidRPr="00C71463">
              <w:rPr>
                <w:rFonts w:ascii="Times New Roman" w:hAnsi="Times New Roman"/>
                <w:sz w:val="20"/>
                <w:szCs w:val="24"/>
              </w:rPr>
              <w:t>5082,49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63F15" w:rsidRPr="00EC0C5E" w:rsidRDefault="00D63F15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D63F15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D63F15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63F15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16760947,07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7669767,92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F15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16760947,07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4041D0" w:rsidRDefault="00D63F15" w:rsidP="004041D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7669767,92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15" w:rsidRPr="00EC0C5E" w:rsidRDefault="00D63F15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D63F15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63F15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63F15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D63F15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D63F15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D63F15" w:rsidRPr="004F6CD4" w:rsidRDefault="00D63F1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D63F15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F15" w:rsidRDefault="00D63F15" w:rsidP="00FD7872">
      <w:pPr>
        <w:spacing w:after="0" w:line="240" w:lineRule="auto"/>
      </w:pPr>
      <w:r>
        <w:separator/>
      </w:r>
    </w:p>
  </w:endnote>
  <w:endnote w:type="continuationSeparator" w:id="0">
    <w:p w:rsidR="00D63F15" w:rsidRDefault="00D63F15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F15" w:rsidRDefault="00D63F15" w:rsidP="00FD7872">
      <w:pPr>
        <w:spacing w:after="0" w:line="240" w:lineRule="auto"/>
      </w:pPr>
      <w:r>
        <w:separator/>
      </w:r>
    </w:p>
  </w:footnote>
  <w:footnote w:type="continuationSeparator" w:id="0">
    <w:p w:rsidR="00D63F15" w:rsidRDefault="00D63F15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F15" w:rsidRDefault="00D63F15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3F15" w:rsidRDefault="00D63F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F15" w:rsidRDefault="00D63F15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D63F15" w:rsidRDefault="00D63F1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72EFE"/>
    <w:rsid w:val="000A3749"/>
    <w:rsid w:val="00130602"/>
    <w:rsid w:val="00220C75"/>
    <w:rsid w:val="002C2593"/>
    <w:rsid w:val="002C5A44"/>
    <w:rsid w:val="00330AE7"/>
    <w:rsid w:val="00357F56"/>
    <w:rsid w:val="00367134"/>
    <w:rsid w:val="003C1E9D"/>
    <w:rsid w:val="003C5467"/>
    <w:rsid w:val="003E0C72"/>
    <w:rsid w:val="004041D0"/>
    <w:rsid w:val="004261F8"/>
    <w:rsid w:val="00431C0D"/>
    <w:rsid w:val="0047064D"/>
    <w:rsid w:val="004A1C7F"/>
    <w:rsid w:val="004F6CD4"/>
    <w:rsid w:val="005553ED"/>
    <w:rsid w:val="005740E2"/>
    <w:rsid w:val="005B601B"/>
    <w:rsid w:val="005E400B"/>
    <w:rsid w:val="005F2116"/>
    <w:rsid w:val="005F4DD4"/>
    <w:rsid w:val="006920C6"/>
    <w:rsid w:val="006A0681"/>
    <w:rsid w:val="007A362F"/>
    <w:rsid w:val="007A6967"/>
    <w:rsid w:val="007E0745"/>
    <w:rsid w:val="007F0F79"/>
    <w:rsid w:val="00823FD6"/>
    <w:rsid w:val="00830CA8"/>
    <w:rsid w:val="008506AC"/>
    <w:rsid w:val="0087046B"/>
    <w:rsid w:val="00870D2B"/>
    <w:rsid w:val="0088300D"/>
    <w:rsid w:val="00895FAC"/>
    <w:rsid w:val="00935992"/>
    <w:rsid w:val="009544F3"/>
    <w:rsid w:val="00973674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1463"/>
    <w:rsid w:val="00C72DAE"/>
    <w:rsid w:val="00D321C3"/>
    <w:rsid w:val="00D340C8"/>
    <w:rsid w:val="00D52B85"/>
    <w:rsid w:val="00D63F1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6</Pages>
  <Words>913</Words>
  <Characters>5209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27</cp:revision>
  <cp:lastPrinted>2025-06-03T11:16:00Z</cp:lastPrinted>
  <dcterms:created xsi:type="dcterms:W3CDTF">2019-08-19T13:15:00Z</dcterms:created>
  <dcterms:modified xsi:type="dcterms:W3CDTF">2025-06-04T08:22:00Z</dcterms:modified>
</cp:coreProperties>
</file>